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F35F0" w14:textId="2BA35C29" w:rsidR="00E56AFD" w:rsidRDefault="00E5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Katherine LEAKE</w:t>
      </w:r>
      <w:r>
        <w:rPr>
          <w:rFonts w:cs="Times New Roman"/>
          <w:szCs w:val="24"/>
        </w:rPr>
        <w:t xml:space="preserve">      (fl.1460)</w:t>
      </w:r>
    </w:p>
    <w:p w14:paraId="351352C2" w14:textId="415AA95A" w:rsidR="00E56AFD" w:rsidRDefault="00E56AFD" w:rsidP="009139A6">
      <w:pPr>
        <w:pStyle w:val="NoSpacing"/>
        <w:rPr>
          <w:rFonts w:cs="Times New Roman"/>
          <w:szCs w:val="24"/>
        </w:rPr>
      </w:pPr>
    </w:p>
    <w:p w14:paraId="4E1FC978" w14:textId="01AF2F13" w:rsidR="00E56AFD" w:rsidRDefault="00E56AFD" w:rsidP="009139A6">
      <w:pPr>
        <w:pStyle w:val="NoSpacing"/>
        <w:rPr>
          <w:rFonts w:cs="Times New Roman"/>
          <w:szCs w:val="24"/>
        </w:rPr>
      </w:pPr>
    </w:p>
    <w:p w14:paraId="38AD9497" w14:textId="6AABA61E" w:rsidR="00E56AFD" w:rsidRDefault="00E5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Leake.   (Gentry II p.161)</w:t>
      </w:r>
    </w:p>
    <w:p w14:paraId="5192E01A" w14:textId="5610CC80" w:rsidR="00E56AFD" w:rsidRDefault="00E5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 Deisney of Norton Deisney(k.b.1461)(q.v.).    (ibid.)</w:t>
      </w:r>
    </w:p>
    <w:p w14:paraId="2002D6D3" w14:textId="4B2201B8" w:rsidR="00E56AFD" w:rsidRDefault="00E5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   (ibid.)</w:t>
      </w:r>
    </w:p>
    <w:p w14:paraId="72A8C3FC" w14:textId="4F739A13" w:rsidR="00E56AFD" w:rsidRDefault="00E56AFD" w:rsidP="009139A6">
      <w:pPr>
        <w:pStyle w:val="NoSpacing"/>
        <w:rPr>
          <w:rFonts w:cs="Times New Roman"/>
          <w:szCs w:val="24"/>
        </w:rPr>
      </w:pPr>
    </w:p>
    <w:p w14:paraId="20EAAABD" w14:textId="65A4D459" w:rsidR="00E56AFD" w:rsidRDefault="00E56AFD" w:rsidP="009139A6">
      <w:pPr>
        <w:pStyle w:val="NoSpacing"/>
        <w:rPr>
          <w:rFonts w:cs="Times New Roman"/>
          <w:szCs w:val="24"/>
        </w:rPr>
      </w:pPr>
    </w:p>
    <w:p w14:paraId="7F73434E" w14:textId="2624C53F" w:rsidR="00E56AFD" w:rsidRDefault="00E56AF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March 2023</w:t>
      </w:r>
    </w:p>
    <w:p w14:paraId="7DE2001D" w14:textId="77777777" w:rsidR="00E56AFD" w:rsidRPr="00E56AFD" w:rsidRDefault="00E56AFD" w:rsidP="009139A6">
      <w:pPr>
        <w:pStyle w:val="NoSpacing"/>
        <w:rPr>
          <w:rFonts w:cs="Times New Roman"/>
          <w:szCs w:val="24"/>
        </w:rPr>
      </w:pPr>
    </w:p>
    <w:sectPr w:rsidR="00E56AFD" w:rsidRPr="00E56A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34852" w14:textId="77777777" w:rsidR="00E56AFD" w:rsidRDefault="00E56AFD" w:rsidP="009139A6">
      <w:r>
        <w:separator/>
      </w:r>
    </w:p>
  </w:endnote>
  <w:endnote w:type="continuationSeparator" w:id="0">
    <w:p w14:paraId="40C007AA" w14:textId="77777777" w:rsidR="00E56AFD" w:rsidRDefault="00E56A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DF1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B6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98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B2704" w14:textId="77777777" w:rsidR="00E56AFD" w:rsidRDefault="00E56AFD" w:rsidP="009139A6">
      <w:r>
        <w:separator/>
      </w:r>
    </w:p>
  </w:footnote>
  <w:footnote w:type="continuationSeparator" w:id="0">
    <w:p w14:paraId="3A30A3A5" w14:textId="77777777" w:rsidR="00E56AFD" w:rsidRDefault="00E56A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FA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BB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9F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AF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6AF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BF784"/>
  <w15:chartTrackingRefBased/>
  <w15:docId w15:val="{6910526F-0759-4699-98FE-068D00DB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2023-03-12T09:52:00Z</dcterms:created>
  <dcterms:modified xsi:type="dcterms:W3CDTF">2023-03-12T09:54:00Z</dcterms:modified>
</cp:coreProperties>
</file>